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5144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RADFORD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691F7CDC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5F7FC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76640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Hoxhill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parish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Houshaw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Devon(q.v.), was pardoned </w:t>
      </w:r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gramEnd"/>
    </w:p>
    <w:p w14:paraId="6EEA67B5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 appearing to answer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debt of</w:t>
      </w:r>
    </w:p>
    <w:p w14:paraId="31998F61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100s.      (C.P.R. 1467-77 p.5)</w:t>
      </w:r>
    </w:p>
    <w:p w14:paraId="6B1E4331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4AF88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CEAA47" w14:textId="77777777" w:rsidR="00065CB0" w:rsidRDefault="00065CB0" w:rsidP="00065C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168B34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DF02" w14:textId="77777777" w:rsidR="00065CB0" w:rsidRDefault="00065CB0" w:rsidP="009139A6">
      <w:r>
        <w:separator/>
      </w:r>
    </w:p>
  </w:endnote>
  <w:endnote w:type="continuationSeparator" w:id="0">
    <w:p w14:paraId="03E17A9B" w14:textId="77777777" w:rsidR="00065CB0" w:rsidRDefault="00065C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2B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2F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8F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CEEF" w14:textId="77777777" w:rsidR="00065CB0" w:rsidRDefault="00065CB0" w:rsidP="009139A6">
      <w:r>
        <w:separator/>
      </w:r>
    </w:p>
  </w:footnote>
  <w:footnote w:type="continuationSeparator" w:id="0">
    <w:p w14:paraId="123E8A54" w14:textId="77777777" w:rsidR="00065CB0" w:rsidRDefault="00065C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62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6C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21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B0"/>
    <w:rsid w:val="00065CB0"/>
    <w:rsid w:val="000666E0"/>
    <w:rsid w:val="002510B7"/>
    <w:rsid w:val="005C130B"/>
    <w:rsid w:val="00826F5C"/>
    <w:rsid w:val="009139A6"/>
    <w:rsid w:val="009448BB"/>
    <w:rsid w:val="00A3176C"/>
    <w:rsid w:val="00AC1AD2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B47CA"/>
  <w15:chartTrackingRefBased/>
  <w15:docId w15:val="{91C18964-4791-4BCE-B6A9-5AE314F1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2021-04-05T21:14:00Z</dcterms:created>
  <dcterms:modified xsi:type="dcterms:W3CDTF">2023-03-21T08:58:00Z</dcterms:modified>
</cp:coreProperties>
</file>